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5FF1F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</w:rPr>
      </w:pPr>
    </w:p>
    <w:p w14:paraId="0F5B05BD" w14:textId="77777777" w:rsidR="00693597" w:rsidRPr="00BE7F7F" w:rsidRDefault="00693597" w:rsidP="00BE7F7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91"/>
        <w:rPr>
          <w:rFonts w:ascii="Arial" w:hAnsi="Arial"/>
          <w:sz w:val="22"/>
          <w:szCs w:val="22"/>
        </w:rPr>
      </w:pPr>
    </w:p>
    <w:p w14:paraId="31F7EBAB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9214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29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sz w:val="29"/>
        </w:rPr>
        <w:tab/>
        <w:t xml:space="preserve">    </w:t>
      </w:r>
      <w:r>
        <w:rPr>
          <w:rFonts w:ascii="Courier New" w:hAnsi="Courier New"/>
          <w:u w:val="single"/>
        </w:rPr>
        <w:t xml:space="preserve">        </w:t>
      </w:r>
      <w:r>
        <w:rPr>
          <w:rFonts w:ascii="Arial" w:hAnsi="Arial"/>
          <w:sz w:val="29"/>
          <w:u w:val="single"/>
        </w:rPr>
        <w:t>,</w:t>
      </w:r>
      <w:r>
        <w:rPr>
          <w:rFonts w:ascii="Arial" w:hAnsi="Arial"/>
          <w:sz w:val="29"/>
        </w:rPr>
        <w:t xml:space="preserve"> </w:t>
      </w:r>
      <w:r>
        <w:rPr>
          <w:rFonts w:ascii="Arial" w:hAnsi="Arial"/>
          <w:sz w:val="16"/>
        </w:rPr>
        <w:t xml:space="preserve"> </w:t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  <w:u w:val="single"/>
        </w:rPr>
        <w:tab/>
      </w:r>
      <w:r>
        <w:rPr>
          <w:rFonts w:ascii="Arial" w:hAnsi="Arial"/>
          <w:sz w:val="29"/>
        </w:rPr>
        <w:br/>
      </w:r>
      <w:r>
        <w:rPr>
          <w:rFonts w:ascii="Arial" w:hAnsi="Arial"/>
          <w:sz w:val="18"/>
        </w:rPr>
        <w:tab/>
        <w:t xml:space="preserve">           (Name und Anschrift des Bieters)</w:t>
      </w:r>
      <w:r w:rsidR="00F76F95">
        <w:rPr>
          <w:rFonts w:ascii="Arial" w:hAnsi="Arial"/>
          <w:sz w:val="18"/>
        </w:rPr>
        <w:tab/>
      </w:r>
      <w:r w:rsidR="00F76F95">
        <w:rPr>
          <w:rFonts w:ascii="Arial" w:hAnsi="Arial"/>
          <w:sz w:val="18"/>
        </w:rPr>
        <w:tab/>
        <w:t xml:space="preserve">       Ort</w:t>
      </w:r>
      <w:r w:rsidR="00F76F95">
        <w:rPr>
          <w:rFonts w:ascii="Arial" w:hAnsi="Arial"/>
          <w:sz w:val="18"/>
        </w:rPr>
        <w:tab/>
        <w:t>Datum</w:t>
      </w:r>
      <w:r>
        <w:rPr>
          <w:rFonts w:ascii="Arial" w:hAnsi="Arial"/>
          <w:sz w:val="18"/>
        </w:rPr>
        <w:br/>
      </w:r>
    </w:p>
    <w:p w14:paraId="0F18C7F4" w14:textId="77777777" w:rsidR="001A086F" w:rsidRDefault="001A086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</w:p>
    <w:p w14:paraId="44BBA465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14"/>
        </w:rPr>
        <w:br/>
      </w:r>
    </w:p>
    <w:p w14:paraId="6D9E9ED7" w14:textId="77777777" w:rsidR="00693597" w:rsidRDefault="00F76F95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/>
        </w:rPr>
      </w:pPr>
      <w:r>
        <w:rPr>
          <w:rFonts w:ascii="Arial Black" w:hAnsi="Arial Blac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C5403C7" wp14:editId="7E21B33E">
                <wp:simplePos x="0" y="0"/>
                <wp:positionH relativeFrom="column">
                  <wp:posOffset>3471545</wp:posOffset>
                </wp:positionH>
                <wp:positionV relativeFrom="paragraph">
                  <wp:posOffset>65405</wp:posOffset>
                </wp:positionV>
                <wp:extent cx="2699385" cy="85153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9385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097DA" w14:textId="77777777" w:rsidR="00693597" w:rsidRPr="001A086F" w:rsidRDefault="00693597">
                            <w:pPr>
                              <w:pStyle w:val="Textkrper2"/>
                              <w:rPr>
                                <w:szCs w:val="24"/>
                              </w:rPr>
                            </w:pPr>
                            <w:r w:rsidRPr="001A086F">
                              <w:rPr>
                                <w:szCs w:val="24"/>
                              </w:rPr>
                              <w:t>Ablauf Zuschlags</w:t>
                            </w:r>
                            <w:r w:rsidR="006D0381">
                              <w:rPr>
                                <w:szCs w:val="24"/>
                              </w:rPr>
                              <w:t>-/ Binde</w:t>
                            </w:r>
                            <w:r w:rsidRPr="001A086F">
                              <w:rPr>
                                <w:szCs w:val="24"/>
                              </w:rPr>
                              <w:t>frist</w:t>
                            </w:r>
                          </w:p>
                          <w:p w14:paraId="78DE77A2" w14:textId="77777777" w:rsidR="00693597" w:rsidRPr="00BE7F7F" w:rsidRDefault="0069359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9A08235" w14:textId="6534BCDC" w:rsidR="00693597" w:rsidRPr="0038761D" w:rsidRDefault="00566DC1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31</w:t>
                            </w:r>
                            <w:r w:rsidR="003774B9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.0</w:t>
                            </w:r>
                            <w:r w:rsidR="00D17C66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3774B9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.2026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5403C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3.35pt;margin-top:5.15pt;width:212.55pt;height:67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" o:allowincell="f" strokeweight="4.5pt">
                <v:stroke linestyle="thickThin"/>
                <v:textbox>
                  <w:txbxContent>
                    <w:p w14:paraId="525097DA" w14:textId="77777777" w:rsidR="00693597" w:rsidRPr="001A086F" w:rsidRDefault="00693597">
                      <w:pPr>
                        <w:pStyle w:val="Textkrper2"/>
                        <w:rPr>
                          <w:szCs w:val="24"/>
                        </w:rPr>
                      </w:pPr>
                      <w:r w:rsidRPr="001A086F">
                        <w:rPr>
                          <w:szCs w:val="24"/>
                        </w:rPr>
                        <w:t>Ablauf Zuschlags</w:t>
                      </w:r>
                      <w:r w:rsidR="006D0381">
                        <w:rPr>
                          <w:szCs w:val="24"/>
                        </w:rPr>
                        <w:t>-/ Binde</w:t>
                      </w:r>
                      <w:r w:rsidRPr="001A086F">
                        <w:rPr>
                          <w:szCs w:val="24"/>
                        </w:rPr>
                        <w:t>frist</w:t>
                      </w:r>
                    </w:p>
                    <w:p w14:paraId="78DE77A2" w14:textId="77777777" w:rsidR="00693597" w:rsidRPr="00BE7F7F" w:rsidRDefault="0069359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09A08235" w14:textId="6534BCDC" w:rsidR="00693597" w:rsidRPr="0038761D" w:rsidRDefault="00566DC1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31</w:t>
                      </w:r>
                      <w:r w:rsidR="003774B9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.0</w:t>
                      </w:r>
                      <w:r w:rsidR="00D17C66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8</w:t>
                      </w:r>
                      <w:r w:rsidR="003774B9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.2026</w:t>
                      </w:r>
                    </w:p>
                  </w:txbxContent>
                </v:textbox>
              </v:shape>
            </w:pict>
          </mc:Fallback>
        </mc:AlternateContent>
      </w:r>
      <w:r w:rsidR="00115F72">
        <w:object w:dxaOrig="1725" w:dyaOrig="570" w14:anchorId="6DE65C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pt;height:18.35pt" o:ole="">
            <v:imagedata r:id="rId7" o:title=""/>
          </v:shape>
          <o:OLEObject Type="Embed" ProgID="Paint.Picture" ShapeID="_x0000_i1025" DrawAspect="Content" ObjectID="_1843294404" r:id="rId8"/>
        </w:object>
      </w:r>
      <w:r w:rsidR="00693597">
        <w:t xml:space="preserve">  </w:t>
      </w:r>
      <w:r w:rsidR="002A6CAD" w:rsidRPr="00C20763">
        <w:rPr>
          <w:rFonts w:ascii="Arial Black" w:hAnsi="Arial Black"/>
          <w:sz w:val="22"/>
          <w:szCs w:val="22"/>
        </w:rPr>
        <w:t>Service</w:t>
      </w:r>
      <w:r w:rsidR="00693597">
        <w:rPr>
          <w:rFonts w:ascii="Arial Black" w:hAnsi="Arial Black"/>
        </w:rPr>
        <w:t xml:space="preserve"> </w:t>
      </w:r>
      <w:r w:rsidR="00693597" w:rsidRPr="00C20763">
        <w:rPr>
          <w:rFonts w:ascii="Arial Black" w:hAnsi="Arial Black"/>
          <w:sz w:val="22"/>
          <w:szCs w:val="22"/>
        </w:rPr>
        <w:t>GmbH</w:t>
      </w:r>
      <w:r w:rsidR="00693597">
        <w:rPr>
          <w:rFonts w:ascii="Arial Black" w:hAnsi="Arial Black"/>
        </w:rPr>
        <w:t xml:space="preserve">  </w:t>
      </w:r>
    </w:p>
    <w:p w14:paraId="79408A60" w14:textId="77777777" w:rsidR="00693597" w:rsidRDefault="002A6CAD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 w:cs="Arial"/>
          <w:szCs w:val="16"/>
        </w:rPr>
      </w:pPr>
      <w:r>
        <w:rPr>
          <w:rFonts w:ascii="Arial Black" w:hAnsi="Arial Black" w:cs="Arial"/>
          <w:szCs w:val="16"/>
        </w:rPr>
        <w:t>Strategischer</w:t>
      </w:r>
      <w:r w:rsidR="00693597">
        <w:rPr>
          <w:rFonts w:ascii="Arial Black" w:hAnsi="Arial Black" w:cs="Arial"/>
          <w:szCs w:val="16"/>
        </w:rPr>
        <w:t xml:space="preserve"> Einkauf </w:t>
      </w:r>
      <w:r w:rsidR="00693597">
        <w:rPr>
          <w:rFonts w:ascii="Arial Black" w:hAnsi="Arial Black" w:cs="Arial"/>
          <w:szCs w:val="16"/>
        </w:rPr>
        <w:tab/>
      </w:r>
    </w:p>
    <w:p w14:paraId="3C0970D9" w14:textId="77777777" w:rsidR="008916E3" w:rsidRDefault="00693597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8916E3">
        <w:rPr>
          <w:rFonts w:ascii="Arial" w:hAnsi="Arial"/>
          <w:b/>
        </w:rPr>
        <w:t xml:space="preserve">Aroser Allee 72-76 </w:t>
      </w:r>
    </w:p>
    <w:p w14:paraId="513B04EE" w14:textId="77777777" w:rsidR="008916E3" w:rsidRDefault="008916E3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6"/>
        </w:rPr>
      </w:pPr>
    </w:p>
    <w:p w14:paraId="6038FEF8" w14:textId="77777777" w:rsidR="00693597" w:rsidRDefault="00F76F95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 Black" w:hAnsi="Arial Black"/>
          <w:sz w:val="22"/>
        </w:rPr>
        <w:tab/>
        <w:t>13407</w:t>
      </w:r>
      <w:r w:rsidR="008916E3">
        <w:rPr>
          <w:rFonts w:ascii="Arial Black" w:hAnsi="Arial Black"/>
          <w:sz w:val="22"/>
        </w:rPr>
        <w:t xml:space="preserve"> Berlin</w:t>
      </w:r>
      <w:r>
        <w:rPr>
          <w:rFonts w:ascii="Arial" w:hAnsi="Arial"/>
          <w:sz w:val="22"/>
        </w:rPr>
        <w:t xml:space="preserve"> </w:t>
      </w:r>
      <w:r w:rsidR="00693597">
        <w:rPr>
          <w:rFonts w:ascii="Arial" w:hAnsi="Arial"/>
          <w:sz w:val="22"/>
        </w:rPr>
        <w:br/>
      </w:r>
      <w:r w:rsidR="00693597">
        <w:rPr>
          <w:rFonts w:ascii="Arial" w:hAnsi="Arial"/>
          <w:sz w:val="14"/>
        </w:rPr>
        <w:tab/>
        <w:t xml:space="preserve"> </w:t>
      </w:r>
      <w:r w:rsidR="00693597">
        <w:rPr>
          <w:rFonts w:ascii="Arial" w:hAnsi="Arial"/>
          <w:b/>
          <w:sz w:val="16"/>
        </w:rPr>
        <w:t>(Anschrift der ausschreibenden Stelle)</w:t>
      </w:r>
      <w:r w:rsidR="00693597">
        <w:rPr>
          <w:rFonts w:ascii="Arial" w:hAnsi="Arial"/>
          <w:sz w:val="18"/>
        </w:rPr>
        <w:br/>
      </w:r>
      <w:r w:rsidR="00693597">
        <w:rPr>
          <w:rFonts w:ascii="Arial" w:hAnsi="Arial"/>
          <w:sz w:val="14"/>
        </w:rPr>
        <w:br/>
      </w:r>
    </w:p>
    <w:p w14:paraId="059A4823" w14:textId="77777777" w:rsidR="00693597" w:rsidRDefault="00693597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</w:p>
    <w:tbl>
      <w:tblPr>
        <w:tblW w:w="0" w:type="auto"/>
        <w:tblInd w:w="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0"/>
        <w:gridCol w:w="6572"/>
      </w:tblGrid>
      <w:tr w:rsidR="000D4CE4" w14:paraId="50C8E067" w14:textId="77777777" w:rsidTr="00A677DB">
        <w:trPr>
          <w:cantSplit/>
          <w:trHeight w:val="116"/>
        </w:trPr>
        <w:tc>
          <w:tcPr>
            <w:tcW w:w="2640" w:type="dxa"/>
          </w:tcPr>
          <w:p w14:paraId="0ACE2A9A" w14:textId="77777777" w:rsidR="000D4CE4" w:rsidRDefault="000D4CE4" w:rsidP="00215927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>: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2451F27" w14:textId="5B82476F" w:rsidR="000D4CE4" w:rsidRPr="00BE41D0" w:rsidRDefault="00E42F08" w:rsidP="00BE41D0">
            <w:pPr>
              <w:pStyle w:val="Textkrper"/>
              <w:rPr>
                <w:rFonts w:cs="Arial"/>
                <w:b/>
                <w:sz w:val="40"/>
                <w:szCs w:val="40"/>
              </w:rPr>
            </w:pPr>
            <w:r>
              <w:rPr>
                <w:sz w:val="22"/>
                <w:szCs w:val="22"/>
              </w:rPr>
              <w:t>Lieferung,</w:t>
            </w:r>
            <w:r w:rsidR="00A26821">
              <w:rPr>
                <w:sz w:val="22"/>
                <w:szCs w:val="22"/>
              </w:rPr>
              <w:t xml:space="preserve"> Installation,</w:t>
            </w:r>
            <w:r w:rsidR="00512241">
              <w:rPr>
                <w:sz w:val="22"/>
                <w:szCs w:val="22"/>
              </w:rPr>
              <w:t xml:space="preserve"> Inbetriebnahme und Einweisung </w:t>
            </w:r>
            <w:r w:rsidR="00AF54F9">
              <w:rPr>
                <w:sz w:val="22"/>
                <w:szCs w:val="22"/>
              </w:rPr>
              <w:t>eines Audiometers</w:t>
            </w:r>
          </w:p>
        </w:tc>
      </w:tr>
      <w:tr w:rsidR="000D4CE4" w:rsidRPr="0077134F" w14:paraId="672F6CE0" w14:textId="77777777" w:rsidTr="00A677DB">
        <w:trPr>
          <w:cantSplit/>
          <w:trHeight w:val="115"/>
        </w:trPr>
        <w:tc>
          <w:tcPr>
            <w:tcW w:w="2640" w:type="dxa"/>
          </w:tcPr>
          <w:p w14:paraId="4555A2F7" w14:textId="77777777" w:rsidR="000D4CE4" w:rsidRPr="0077134F" w:rsidRDefault="000D4CE4" w:rsidP="00EE7820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  <w:tc>
          <w:tcPr>
            <w:tcW w:w="6572" w:type="dxa"/>
            <w:vAlign w:val="center"/>
          </w:tcPr>
          <w:p w14:paraId="0159A584" w14:textId="77777777" w:rsidR="000D4CE4" w:rsidRPr="0077134F" w:rsidRDefault="000D4CE4" w:rsidP="00A677DB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</w:tr>
      <w:tr w:rsidR="000D4CE4" w14:paraId="02FBF72F" w14:textId="77777777" w:rsidTr="00A677DB">
        <w:trPr>
          <w:cantSplit/>
          <w:trHeight w:val="115"/>
        </w:trPr>
        <w:tc>
          <w:tcPr>
            <w:tcW w:w="2640" w:type="dxa"/>
          </w:tcPr>
          <w:p w14:paraId="2170C8DC" w14:textId="2F591453" w:rsidR="000D4CE4" w:rsidRDefault="000D4CE4" w:rsidP="00EE7820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 xml:space="preserve"> – Nr.:</w:t>
            </w:r>
          </w:p>
        </w:tc>
        <w:tc>
          <w:tcPr>
            <w:tcW w:w="6572" w:type="dxa"/>
            <w:vAlign w:val="center"/>
          </w:tcPr>
          <w:p w14:paraId="7ED66C0C" w14:textId="37922510" w:rsidR="000D4CE4" w:rsidRPr="00BE7F7F" w:rsidRDefault="00F76F95" w:rsidP="00551C5B">
            <w:pPr>
              <w:pStyle w:val="Kopfzeile"/>
              <w:tabs>
                <w:tab w:val="clear" w:pos="4536"/>
                <w:tab w:val="clear" w:pos="9072"/>
              </w:tabs>
              <w:rPr>
                <w:sz w:val="22"/>
                <w:szCs w:val="22"/>
                <w:highlight w:val="yellow"/>
              </w:rPr>
            </w:pPr>
            <w:r w:rsidRPr="00F76F95">
              <w:rPr>
                <w:rFonts w:ascii="Arial" w:hAnsi="Arial"/>
                <w:sz w:val="22"/>
                <w:szCs w:val="22"/>
              </w:rPr>
              <w:t>VSG-SEK-20</w:t>
            </w:r>
            <w:r w:rsidR="002F0651">
              <w:rPr>
                <w:rFonts w:ascii="Arial" w:hAnsi="Arial"/>
                <w:sz w:val="22"/>
                <w:szCs w:val="22"/>
              </w:rPr>
              <w:t>2</w:t>
            </w:r>
            <w:r w:rsidR="00AF54F9">
              <w:rPr>
                <w:rFonts w:ascii="Arial" w:hAnsi="Arial"/>
                <w:sz w:val="22"/>
                <w:szCs w:val="22"/>
              </w:rPr>
              <w:t>6</w:t>
            </w:r>
            <w:r w:rsidR="00442277">
              <w:rPr>
                <w:rFonts w:ascii="Arial" w:hAnsi="Arial"/>
                <w:sz w:val="22"/>
                <w:szCs w:val="22"/>
              </w:rPr>
              <w:t>-</w:t>
            </w:r>
            <w:r w:rsidR="00AF54F9">
              <w:rPr>
                <w:rFonts w:ascii="Arial" w:hAnsi="Arial"/>
                <w:sz w:val="22"/>
                <w:szCs w:val="22"/>
              </w:rPr>
              <w:t>02</w:t>
            </w:r>
          </w:p>
        </w:tc>
      </w:tr>
    </w:tbl>
    <w:p w14:paraId="17466C11" w14:textId="77777777" w:rsidR="000D4CE4" w:rsidRDefault="000D4CE4">
      <w:pPr>
        <w:tabs>
          <w:tab w:val="left" w:pos="284"/>
          <w:tab w:val="left" w:pos="1276"/>
          <w:tab w:val="right" w:pos="8789"/>
        </w:tabs>
        <w:ind w:right="88"/>
        <w:rPr>
          <w:rFonts w:ascii="Arial" w:hAnsi="Arial"/>
        </w:rPr>
      </w:pPr>
    </w:p>
    <w:p w14:paraId="03AC7F2E" w14:textId="26563D09" w:rsidR="00115F72" w:rsidRPr="00115F72" w:rsidRDefault="00693597" w:rsidP="00AF54F9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9693"/>
        </w:tabs>
        <w:ind w:right="88"/>
        <w:rPr>
          <w:rFonts w:ascii="Arial" w:hAnsi="Arial"/>
        </w:rPr>
      </w:pPr>
      <w:r>
        <w:rPr>
          <w:rFonts w:ascii="Arial" w:hAnsi="Arial"/>
          <w:sz w:val="18"/>
        </w:rPr>
        <w:tab/>
      </w:r>
      <w:r w:rsidR="00115F72" w:rsidRPr="00115F72">
        <w:rPr>
          <w:rFonts w:ascii="Arial Black" w:hAnsi="Arial Black"/>
          <w:sz w:val="18"/>
        </w:rPr>
        <w:t>Auftraggeber / Vertragspartner:</w:t>
      </w:r>
      <w:r w:rsidR="00115F72">
        <w:rPr>
          <w:rFonts w:ascii="Arial" w:hAnsi="Arial"/>
          <w:sz w:val="18"/>
        </w:rPr>
        <w:t xml:space="preserve"> </w:t>
      </w:r>
      <w:r w:rsidR="00115F72" w:rsidRPr="00115F72">
        <w:rPr>
          <w:rFonts w:ascii="Arial" w:hAnsi="Arial"/>
        </w:rPr>
        <w:t>Vivantes Netzwerk für Gesundheit GmbH</w:t>
      </w:r>
      <w:r w:rsidR="00AF54F9">
        <w:rPr>
          <w:rFonts w:ascii="Arial" w:hAnsi="Arial"/>
        </w:rPr>
        <w:tab/>
      </w:r>
      <w:r w:rsidR="00AF54F9">
        <w:rPr>
          <w:rFonts w:ascii="Arial" w:hAnsi="Arial"/>
        </w:rPr>
        <w:tab/>
      </w:r>
    </w:p>
    <w:p w14:paraId="0B97B845" w14:textId="77777777" w:rsidR="00115F72" w:rsidRDefault="00115F72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8"/>
        </w:rPr>
      </w:pPr>
    </w:p>
    <w:p w14:paraId="5684D727" w14:textId="77777777" w:rsidR="00693597" w:rsidRPr="00BE7F7F" w:rsidRDefault="00115F72" w:rsidP="00BE7F7F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120"/>
        <w:ind w:left="284" w:right="91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="00693597">
        <w:rPr>
          <w:rFonts w:ascii="Arial" w:hAnsi="Arial"/>
          <w:sz w:val="18"/>
        </w:rPr>
        <w:t>Ich / Wir biete(n) die Ausführung der in den Ver</w:t>
      </w:r>
      <w:r w:rsidR="006D0381">
        <w:rPr>
          <w:rFonts w:ascii="Arial" w:hAnsi="Arial"/>
          <w:sz w:val="18"/>
        </w:rPr>
        <w:t>gabe</w:t>
      </w:r>
      <w:r w:rsidR="00693597">
        <w:rPr>
          <w:rFonts w:ascii="Arial" w:hAnsi="Arial"/>
          <w:sz w:val="18"/>
        </w:rPr>
        <w:t xml:space="preserve">unterlagen beschriebenen Leistung zu den von mir / </w:t>
      </w:r>
      <w:r w:rsidR="006D0381">
        <w:rPr>
          <w:rFonts w:ascii="Arial" w:hAnsi="Arial"/>
          <w:sz w:val="18"/>
        </w:rPr>
        <w:t>genannten</w:t>
      </w:r>
      <w:r w:rsidR="00693597">
        <w:rPr>
          <w:rFonts w:ascii="Arial" w:hAnsi="Arial"/>
          <w:sz w:val="18"/>
        </w:rPr>
        <w:t xml:space="preserve"> Preisen</w:t>
      </w:r>
      <w:r w:rsidR="006D0381">
        <w:rPr>
          <w:rFonts w:ascii="Arial" w:hAnsi="Arial"/>
          <w:sz w:val="18"/>
        </w:rPr>
        <w:t xml:space="preserve"> und unter Anerkennung aller vorgegebenen Vertragsbestandteile</w:t>
      </w:r>
      <w:r w:rsidR="00693597">
        <w:rPr>
          <w:rFonts w:ascii="Arial" w:hAnsi="Arial"/>
          <w:sz w:val="18"/>
        </w:rPr>
        <w:t xml:space="preserve"> an. </w:t>
      </w:r>
      <w:r w:rsidR="00693597">
        <w:rPr>
          <w:rFonts w:ascii="Arial" w:hAnsi="Arial"/>
          <w:sz w:val="18"/>
        </w:rPr>
        <w:tab/>
        <w:t>An dieses Angebot halte(n) ich mich / wir uns bis zum Ablauf der</w:t>
      </w:r>
      <w:r>
        <w:rPr>
          <w:rFonts w:ascii="Arial" w:hAnsi="Arial"/>
          <w:sz w:val="18"/>
        </w:rPr>
        <w:tab/>
      </w:r>
      <w:r w:rsidR="006D0381">
        <w:rPr>
          <w:rFonts w:ascii="Arial" w:hAnsi="Arial"/>
          <w:sz w:val="18"/>
        </w:rPr>
        <w:t xml:space="preserve"> </w:t>
      </w:r>
      <w:r w:rsidR="00477788">
        <w:rPr>
          <w:rFonts w:ascii="Arial" w:hAnsi="Arial"/>
          <w:sz w:val="18"/>
        </w:rPr>
        <w:t>Bindefrist</w:t>
      </w:r>
      <w:r w:rsidR="002A6CAD" w:rsidRPr="002A6CAD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gebunden</w:t>
      </w:r>
      <w:r w:rsidR="00693597" w:rsidRPr="00BE7F7F">
        <w:rPr>
          <w:rFonts w:ascii="Arial" w:hAnsi="Arial"/>
          <w:sz w:val="18"/>
        </w:rPr>
        <w:t>.</w:t>
      </w:r>
      <w:r w:rsidR="00E75113" w:rsidRPr="00BE7F7F">
        <w:rPr>
          <w:rFonts w:ascii="Arial" w:hAnsi="Arial"/>
          <w:sz w:val="18"/>
        </w:rPr>
        <w:t xml:space="preserve"> Für den Fall, dass der Auftraggeber (AG) mich/uns um Zustimmung der Verlängerung der Bindefrist ersucht, ist uns bekannt, dass unser Angebot aus dem Vergabeverfahren ausgeschlossen wird, wenn wir der Verlängerung nicht zustimmen.</w:t>
      </w:r>
    </w:p>
    <w:p w14:paraId="413ED3D3" w14:textId="77777777" w:rsidR="00693597" w:rsidRDefault="00693597" w:rsidP="003E27AE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240"/>
        <w:ind w:left="284" w:right="91"/>
        <w:rPr>
          <w:rFonts w:ascii="Arial Black" w:hAnsi="Arial Black"/>
          <w:sz w:val="18"/>
        </w:rPr>
      </w:pPr>
      <w:r>
        <w:rPr>
          <w:rFonts w:ascii="Arial Black" w:hAnsi="Arial Black"/>
          <w:sz w:val="18"/>
        </w:rPr>
        <w:tab/>
        <w:t>Das Angebot b</w:t>
      </w:r>
      <w:r w:rsidR="00E944E1">
        <w:rPr>
          <w:rFonts w:ascii="Arial Black" w:hAnsi="Arial Black"/>
          <w:sz w:val="18"/>
        </w:rPr>
        <w:t xml:space="preserve">esteht </w:t>
      </w:r>
      <w:r w:rsidR="00F76F95">
        <w:rPr>
          <w:rFonts w:ascii="Arial Black" w:hAnsi="Arial Black"/>
          <w:sz w:val="18"/>
        </w:rPr>
        <w:t>aus folgenden</w:t>
      </w:r>
      <w:r w:rsidR="00E944E1">
        <w:rPr>
          <w:rFonts w:ascii="Arial Black" w:hAnsi="Arial Black"/>
          <w:sz w:val="18"/>
        </w:rPr>
        <w:t xml:space="preserve"> Vergabe</w:t>
      </w:r>
      <w:r>
        <w:rPr>
          <w:rFonts w:ascii="Arial Black" w:hAnsi="Arial Black"/>
          <w:sz w:val="18"/>
        </w:rPr>
        <w:t xml:space="preserve">unterlagen, die bei Auftragserteilung </w:t>
      </w:r>
      <w:r w:rsidRPr="00EE7820">
        <w:rPr>
          <w:rFonts w:ascii="Arial Black" w:hAnsi="Arial Black"/>
          <w:color w:val="000000"/>
          <w:sz w:val="18"/>
        </w:rPr>
        <w:t>Vertrags</w:t>
      </w:r>
      <w:r w:rsidR="00F76F95">
        <w:rPr>
          <w:rFonts w:ascii="Arial Black" w:hAnsi="Arial Black"/>
          <w:color w:val="000000"/>
          <w:sz w:val="18"/>
        </w:rPr>
        <w:t>be</w:t>
      </w:r>
      <w:r w:rsidRPr="00EE7820">
        <w:rPr>
          <w:rFonts w:ascii="Arial Black" w:hAnsi="Arial Black"/>
          <w:color w:val="000000"/>
          <w:sz w:val="18"/>
        </w:rPr>
        <w:t>standteil werden. Sie stehen in folgender Reihenfolge</w:t>
      </w:r>
      <w:r w:rsidR="00E75113">
        <w:rPr>
          <w:rFonts w:ascii="Arial Black" w:hAnsi="Arial Black"/>
          <w:color w:val="000000"/>
          <w:sz w:val="18"/>
        </w:rPr>
        <w:t>:</w:t>
      </w:r>
    </w:p>
    <w:p w14:paraId="22512BA2" w14:textId="77777777" w:rsidR="002A6CAD" w:rsidRPr="00842F0E" w:rsidRDefault="002A6CAD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Cs w:val="18"/>
        </w:rPr>
      </w:pPr>
      <w:r w:rsidRPr="00842F0E">
        <w:rPr>
          <w:szCs w:val="18"/>
        </w:rPr>
        <w:t>die Ausschreibungs-/ Vergabeunterlagen (inkl. Leistungsbeschreibung, Vorbemerkungen, Anlagen, Formblätter, Vertragsbedingungen des AG</w:t>
      </w:r>
      <w:r w:rsidR="006C326E">
        <w:rPr>
          <w:szCs w:val="18"/>
        </w:rPr>
        <w:t xml:space="preserve"> und </w:t>
      </w:r>
      <w:r w:rsidR="00566714">
        <w:rPr>
          <w:szCs w:val="18"/>
        </w:rPr>
        <w:t>der beson</w:t>
      </w:r>
      <w:r w:rsidRPr="00842F0E">
        <w:rPr>
          <w:szCs w:val="18"/>
        </w:rPr>
        <w:t>dere</w:t>
      </w:r>
      <w:r w:rsidR="006C326E">
        <w:rPr>
          <w:szCs w:val="18"/>
        </w:rPr>
        <w:t>n</w:t>
      </w:r>
      <w:r w:rsidRPr="00842F0E">
        <w:rPr>
          <w:szCs w:val="18"/>
        </w:rPr>
        <w:t xml:space="preserve"> Vertragsbedingungen</w:t>
      </w:r>
      <w:r w:rsidR="006C326E">
        <w:rPr>
          <w:szCs w:val="18"/>
        </w:rPr>
        <w:t xml:space="preserve">, die sich aus § 15 BerlAVG ergeben wie z. B. </w:t>
      </w:r>
      <w:r w:rsidRPr="00842F0E">
        <w:rPr>
          <w:szCs w:val="18"/>
        </w:rPr>
        <w:t>zu</w:t>
      </w:r>
      <w:r w:rsidR="00352413">
        <w:rPr>
          <w:szCs w:val="18"/>
        </w:rPr>
        <w:t>m Mindeststundenentgelt, über Kontrollen und Sanktionen, zur Frauenförderung etc.</w:t>
      </w:r>
      <w:r w:rsidRPr="00842F0E">
        <w:rPr>
          <w:szCs w:val="18"/>
        </w:rPr>
        <w:t xml:space="preserve">); </w:t>
      </w:r>
    </w:p>
    <w:p w14:paraId="1F03A17F" w14:textId="77777777" w:rsidR="00E75113" w:rsidRPr="00842F0E" w:rsidRDefault="00E75113" w:rsidP="00E75113">
      <w:pPr>
        <w:numPr>
          <w:ilvl w:val="0"/>
          <w:numId w:val="7"/>
        </w:numPr>
        <w:spacing w:before="60" w:after="60"/>
        <w:ind w:left="641" w:hanging="357"/>
        <w:rPr>
          <w:rFonts w:ascii="Arial" w:hAnsi="Arial"/>
          <w:sz w:val="18"/>
          <w:szCs w:val="18"/>
        </w:rPr>
      </w:pPr>
      <w:r w:rsidRPr="00842F0E">
        <w:rPr>
          <w:rFonts w:ascii="Arial" w:hAnsi="Arial"/>
          <w:sz w:val="18"/>
          <w:szCs w:val="18"/>
        </w:rPr>
        <w:t xml:space="preserve">das Angebot  des Bieters (inkl. sämtlicher geforderter Angaben, Nachweise und Eigenerklärungen zur   </w:t>
      </w:r>
      <w:r w:rsidRPr="00842F0E">
        <w:rPr>
          <w:rFonts w:ascii="Arial" w:hAnsi="Arial"/>
          <w:sz w:val="18"/>
          <w:szCs w:val="18"/>
        </w:rPr>
        <w:br/>
        <w:t>Eignung)</w:t>
      </w:r>
    </w:p>
    <w:p w14:paraId="69574F17" w14:textId="77777777" w:rsidR="005D0DA1" w:rsidRPr="006D0381" w:rsidRDefault="005D0DA1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 w:val="19"/>
        </w:rPr>
      </w:pPr>
      <w:r w:rsidRPr="00842F0E">
        <w:rPr>
          <w:szCs w:val="18"/>
        </w:rPr>
        <w:t>die Allgemeinen Bedingungen für die Ausführung von Leistungen (VOL/B) in der z. Z. gültigen Fassung,</w:t>
      </w:r>
      <w:r>
        <w:rPr>
          <w:sz w:val="19"/>
        </w:rPr>
        <w:tab/>
      </w:r>
    </w:p>
    <w:p w14:paraId="558209E9" w14:textId="77777777" w:rsidR="00693597" w:rsidRDefault="00115F72" w:rsidP="003E27AE">
      <w:pPr>
        <w:pStyle w:val="Textkrper"/>
        <w:spacing w:before="120"/>
        <w:ind w:left="284" w:right="40"/>
        <w:jc w:val="both"/>
        <w:rPr>
          <w:rFonts w:cs="Arial"/>
          <w:bCs/>
          <w:color w:val="000000"/>
          <w:szCs w:val="18"/>
        </w:rPr>
      </w:pPr>
      <w:r w:rsidRPr="00EE7820">
        <w:rPr>
          <w:rFonts w:cs="Arial"/>
          <w:bCs/>
          <w:color w:val="000000"/>
          <w:szCs w:val="18"/>
        </w:rPr>
        <w:t>Bei Widersprüchen gelten diese Bestandteile in der aufgeführten Reihenfolge. Die zuerst Genannten haben bei Widersprüchen stets Vorrang vor den zuletzt genannten. Lücken werden durch die jeweils Nachrangigen ausgefüllt.</w:t>
      </w:r>
    </w:p>
    <w:p w14:paraId="78C30057" w14:textId="77777777" w:rsidR="005118B3" w:rsidRPr="00BE7F7F" w:rsidRDefault="005118B3" w:rsidP="003E27AE">
      <w:pPr>
        <w:pStyle w:val="Textkrper"/>
        <w:spacing w:before="120"/>
        <w:ind w:left="284" w:right="91"/>
        <w:jc w:val="both"/>
        <w:rPr>
          <w:b/>
          <w:szCs w:val="18"/>
        </w:rPr>
      </w:pPr>
      <w:r w:rsidRPr="00BE7F7F">
        <w:rPr>
          <w:szCs w:val="18"/>
        </w:rPr>
        <w:t>Daneben gelten sämtliche einschlägigen und für die Leistungserbringung maßgeblichen Rechtsvorschriften</w:t>
      </w:r>
      <w:r w:rsidR="00E75113" w:rsidRPr="00BE7F7F">
        <w:rPr>
          <w:szCs w:val="18"/>
        </w:rPr>
        <w:t xml:space="preserve"> (den Vergabeunterlagen nicht beiliegend)</w:t>
      </w:r>
      <w:r w:rsidRPr="00BE7F7F">
        <w:rPr>
          <w:szCs w:val="18"/>
        </w:rPr>
        <w:t xml:space="preserve">. </w:t>
      </w:r>
    </w:p>
    <w:p w14:paraId="6BF0FB7E" w14:textId="77777777" w:rsidR="00693597" w:rsidRDefault="00693597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</w:p>
    <w:tbl>
      <w:tblPr>
        <w:tblW w:w="93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2977"/>
        <w:gridCol w:w="615"/>
        <w:gridCol w:w="3638"/>
      </w:tblGrid>
      <w:tr w:rsidR="00BE7F7F" w:rsidRPr="00AE0A8C" w14:paraId="40B5541B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16ED1493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3B125D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Das Angebot wurde unterzeichnet von: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C2DCA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BE7F7F" w:rsidRPr="00BE7F7F" w14:paraId="78A4E460" w14:textId="77777777" w:rsidTr="00BE7F7F">
        <w:trPr>
          <w:trHeight w:val="170"/>
        </w:trPr>
        <w:tc>
          <w:tcPr>
            <w:tcW w:w="958" w:type="dxa"/>
            <w:shd w:val="clear" w:color="auto" w:fill="auto"/>
          </w:tcPr>
          <w:p w14:paraId="076872B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05A754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F11AFA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031687D1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68DA24F1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C82B50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Ansprechpartner beim Bieter: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255E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  <w:tr w:rsidR="00BE7F7F" w:rsidRPr="00BE7F7F" w14:paraId="2ADF2CC5" w14:textId="77777777" w:rsidTr="00BE7F7F">
        <w:trPr>
          <w:trHeight w:val="274"/>
        </w:trPr>
        <w:tc>
          <w:tcPr>
            <w:tcW w:w="958" w:type="dxa"/>
            <w:shd w:val="clear" w:color="auto" w:fill="auto"/>
          </w:tcPr>
          <w:p w14:paraId="12650AF0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61460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C86BE0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395DC721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4EC5447A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0DE0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ebdings" w:char="F0C9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286FD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16696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  <w:b/>
              </w:rPr>
              <w:sym w:font="Webdings" w:char="F0CA"/>
            </w:r>
            <w:r w:rsidRPr="00AE0A8C">
              <w:rPr>
                <w:rFonts w:ascii="Arial" w:hAnsi="Arial"/>
                <w:b/>
              </w:rPr>
              <w:t>:</w:t>
            </w:r>
            <w:r w:rsidRPr="00AE0A8C">
              <w:rPr>
                <w:rFonts w:ascii="Arial" w:hAnsi="Arial"/>
              </w:rPr>
              <w:t xml:space="preserve">  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9632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  <w:tr w:rsidR="00BE7F7F" w:rsidRPr="00BE7F7F" w14:paraId="0BE9E789" w14:textId="77777777" w:rsidTr="00BE7F7F">
        <w:trPr>
          <w:trHeight w:val="128"/>
        </w:trPr>
        <w:tc>
          <w:tcPr>
            <w:tcW w:w="958" w:type="dxa"/>
            <w:shd w:val="clear" w:color="auto" w:fill="auto"/>
          </w:tcPr>
          <w:p w14:paraId="5DAD0F6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5017D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0A27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D49AA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FF43F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7E7C6994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276433A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E996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ingdings" w:char="F03A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021C5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214C4721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</w:p>
        </w:tc>
        <w:tc>
          <w:tcPr>
            <w:tcW w:w="3638" w:type="dxa"/>
            <w:shd w:val="clear" w:color="auto" w:fill="auto"/>
            <w:vAlign w:val="bottom"/>
          </w:tcPr>
          <w:p w14:paraId="0651782F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</w:tbl>
    <w:p w14:paraId="05EB500D" w14:textId="77777777" w:rsidR="00BE7F7F" w:rsidRPr="000C0EE3" w:rsidRDefault="00BE7F7F" w:rsidP="00BE7F7F">
      <w:pPr>
        <w:pStyle w:val="Fuzeile"/>
        <w:tabs>
          <w:tab w:val="clear" w:pos="4536"/>
          <w:tab w:val="center" w:pos="5245"/>
        </w:tabs>
        <w:spacing w:before="360"/>
        <w:rPr>
          <w:rFonts w:ascii="Arial" w:hAnsi="Arial"/>
          <w:b/>
          <w:sz w:val="22"/>
          <w:szCs w:val="22"/>
        </w:rPr>
      </w:pPr>
      <w:r w:rsidRPr="000C0EE3">
        <w:rPr>
          <w:rFonts w:ascii="Arial" w:hAnsi="Arial"/>
          <w:b/>
          <w:sz w:val="22"/>
          <w:szCs w:val="22"/>
        </w:rPr>
        <w:t xml:space="preserve">   </w:t>
      </w:r>
      <w:r>
        <w:rPr>
          <w:rFonts w:ascii="Arial" w:hAnsi="Arial"/>
          <w:b/>
          <w:sz w:val="22"/>
          <w:szCs w:val="22"/>
        </w:rPr>
        <w:t xml:space="preserve">                                    </w:t>
      </w:r>
    </w:p>
    <w:p w14:paraId="2F6AAAD0" w14:textId="77777777" w:rsidR="00693597" w:rsidRPr="00BE7F7F" w:rsidRDefault="00BE7F7F" w:rsidP="00BE7F7F">
      <w:pPr>
        <w:pStyle w:val="Fuzeile"/>
        <w:rPr>
          <w:b/>
          <w:sz w:val="16"/>
          <w:szCs w:val="16"/>
        </w:rPr>
      </w:pPr>
      <w:r w:rsidRPr="00CC1284">
        <w:rPr>
          <w:rFonts w:ascii="Arial" w:hAnsi="Arial"/>
          <w:b/>
          <w:sz w:val="16"/>
          <w:szCs w:val="16"/>
        </w:rPr>
        <w:t>Ort,</w:t>
      </w:r>
      <w:r w:rsidR="00551C5B">
        <w:rPr>
          <w:rFonts w:ascii="Arial" w:hAnsi="Arial"/>
          <w:b/>
          <w:sz w:val="16"/>
          <w:szCs w:val="16"/>
        </w:rPr>
        <w:t xml:space="preserve">           </w:t>
      </w:r>
      <w:r w:rsidRPr="00CC1284">
        <w:rPr>
          <w:rFonts w:ascii="Arial" w:hAnsi="Arial"/>
          <w:b/>
          <w:sz w:val="16"/>
          <w:szCs w:val="16"/>
        </w:rPr>
        <w:t xml:space="preserve">     Datum                          </w:t>
      </w:r>
      <w:r w:rsidRPr="00CC1284">
        <w:rPr>
          <w:rFonts w:ascii="Arial" w:hAnsi="Arial"/>
          <w:b/>
          <w:sz w:val="16"/>
          <w:szCs w:val="16"/>
        </w:rPr>
        <w:tab/>
        <w:t xml:space="preserve">                Unterschrift des Vertretungsberechtigten in Textform (§ 126b BGB)</w:t>
      </w:r>
      <w:r w:rsidRPr="00CC1284">
        <w:rPr>
          <w:rFonts w:ascii="Arial" w:hAnsi="Arial"/>
          <w:sz w:val="16"/>
          <w:szCs w:val="16"/>
        </w:rPr>
        <w:tab/>
      </w:r>
      <w:r w:rsidR="00693597" w:rsidRPr="00EE7820">
        <w:rPr>
          <w:color w:val="000000"/>
        </w:rPr>
        <w:tab/>
      </w:r>
    </w:p>
    <w:p w14:paraId="2A27A7DC" w14:textId="77777777" w:rsidR="00BE7F7F" w:rsidRDefault="00BE7F7F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 w:cs="Arial"/>
          <w:sz w:val="18"/>
          <w:szCs w:val="18"/>
        </w:rPr>
      </w:pPr>
    </w:p>
    <w:p w14:paraId="4E5F6289" w14:textId="77777777" w:rsidR="005118B3" w:rsidRPr="00BE7F7F" w:rsidRDefault="005118B3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/>
        </w:rPr>
      </w:pPr>
      <w:r w:rsidRPr="003E27AE">
        <w:rPr>
          <w:rFonts w:ascii="Arial" w:hAnsi="Arial" w:cs="Arial"/>
          <w:sz w:val="18"/>
          <w:szCs w:val="18"/>
        </w:rPr>
        <w:t>Wird das Angebot nicht in Textform vom Vertretungsberechtigten unterschriebe</w:t>
      </w:r>
      <w:r w:rsidR="000C0EE3" w:rsidRPr="003E27AE">
        <w:rPr>
          <w:rFonts w:ascii="Arial" w:hAnsi="Arial" w:cs="Arial"/>
          <w:sz w:val="18"/>
          <w:szCs w:val="18"/>
        </w:rPr>
        <w:t xml:space="preserve">n, gilt das Angebot als nicht </w:t>
      </w:r>
      <w:r w:rsidRPr="003E27AE">
        <w:rPr>
          <w:rFonts w:ascii="Arial" w:hAnsi="Arial" w:cs="Arial"/>
          <w:sz w:val="18"/>
          <w:szCs w:val="18"/>
        </w:rPr>
        <w:t xml:space="preserve">abgegeben.                                   </w:t>
      </w:r>
    </w:p>
    <w:sectPr w:rsidR="005118B3" w:rsidRPr="00BE7F7F" w:rsidSect="00115F72">
      <w:headerReference w:type="default" r:id="rId9"/>
      <w:footerReference w:type="default" r:id="rId10"/>
      <w:pgSz w:w="11907" w:h="16834" w:code="9"/>
      <w:pgMar w:top="1389" w:right="708" w:bottom="709" w:left="1418" w:header="720" w:footer="50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394C4" w14:textId="77777777" w:rsidR="00B3595D" w:rsidRDefault="00B3595D">
      <w:r>
        <w:separator/>
      </w:r>
    </w:p>
  </w:endnote>
  <w:endnote w:type="continuationSeparator" w:id="0">
    <w:p w14:paraId="445EA2E2" w14:textId="77777777" w:rsidR="00B3595D" w:rsidRDefault="00B35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47C17" w14:textId="77777777" w:rsidR="002A6CAD" w:rsidRPr="00115F72" w:rsidRDefault="002A6CAD" w:rsidP="00115F72">
    <w:pPr>
      <w:pStyle w:val="Fuzeile"/>
      <w:jc w:val="both"/>
      <w:rPr>
        <w:rFonts w:ascii="Arial" w:hAnsi="Arial" w:cs="Arial"/>
        <w:sz w:val="16"/>
        <w:szCs w:val="16"/>
      </w:rPr>
    </w:pPr>
    <w:r w:rsidRPr="00115F72">
      <w:rPr>
        <w:rFonts w:ascii="Arial" w:hAnsi="Arial" w:cs="Arial"/>
        <w:iCs/>
        <w:sz w:val="16"/>
        <w:szCs w:val="16"/>
      </w:rPr>
      <w:t xml:space="preserve">Die Vivantes - Netzwerk für Gesundheit GmbH </w:t>
    </w:r>
    <w:r w:rsidR="00C20763" w:rsidRPr="00115F72">
      <w:rPr>
        <w:rFonts w:ascii="Arial" w:hAnsi="Arial" w:cs="Arial"/>
        <w:iCs/>
        <w:sz w:val="16"/>
        <w:szCs w:val="16"/>
      </w:rPr>
      <w:t xml:space="preserve">(Vivantes) </w:t>
    </w:r>
    <w:r w:rsidRPr="00115F72">
      <w:rPr>
        <w:rFonts w:ascii="Arial" w:hAnsi="Arial" w:cs="Arial"/>
        <w:iCs/>
        <w:sz w:val="16"/>
        <w:szCs w:val="16"/>
      </w:rPr>
      <w:t xml:space="preserve">hat die Vivantes Service GmbH </w:t>
    </w:r>
    <w:r w:rsidR="00C20763" w:rsidRPr="00115F72">
      <w:rPr>
        <w:rFonts w:ascii="Arial" w:hAnsi="Arial" w:cs="Arial"/>
        <w:iCs/>
        <w:sz w:val="16"/>
        <w:szCs w:val="16"/>
      </w:rPr>
      <w:t xml:space="preserve">(VSG) </w:t>
    </w:r>
    <w:r w:rsidRPr="00115F72">
      <w:rPr>
        <w:rFonts w:ascii="Arial" w:hAnsi="Arial" w:cs="Arial"/>
        <w:iCs/>
        <w:sz w:val="16"/>
        <w:szCs w:val="16"/>
      </w:rPr>
      <w:t>beauftragt, alle Dienstleistungen im Zusammenhang mit dem zentralen Einkauf</w:t>
    </w:r>
    <w:r w:rsidR="00607010" w:rsidRPr="00115F72">
      <w:rPr>
        <w:rFonts w:ascii="Arial" w:hAnsi="Arial" w:cs="Arial"/>
        <w:iCs/>
        <w:sz w:val="16"/>
        <w:szCs w:val="16"/>
      </w:rPr>
      <w:t xml:space="preserve"> (von der Vorbereitung / Durchführung eines Vergabeverfahrens bis zur Auftragsvergabe / Zuschlagserteilung)</w:t>
    </w:r>
    <w:r w:rsidRPr="00115F72">
      <w:rPr>
        <w:rFonts w:ascii="Arial" w:hAnsi="Arial" w:cs="Arial"/>
        <w:iCs/>
        <w:sz w:val="16"/>
        <w:szCs w:val="16"/>
      </w:rPr>
      <w:t xml:space="preserve"> für die Vivantes</w:t>
    </w:r>
    <w:r w:rsidR="00C20763" w:rsidRPr="00115F72">
      <w:rPr>
        <w:rFonts w:ascii="Arial" w:hAnsi="Arial" w:cs="Arial"/>
        <w:iCs/>
        <w:sz w:val="16"/>
        <w:szCs w:val="16"/>
      </w:rPr>
      <w:t xml:space="preserve"> </w:t>
    </w:r>
    <w:r w:rsidRPr="00115F72">
      <w:rPr>
        <w:rFonts w:ascii="Arial" w:hAnsi="Arial" w:cs="Arial"/>
        <w:iCs/>
        <w:sz w:val="16"/>
        <w:szCs w:val="16"/>
      </w:rPr>
      <w:t>einschließlich ihrer Tochtergesellschaften zu erbringen. Die V</w:t>
    </w:r>
    <w:r w:rsidR="00C20763" w:rsidRPr="00115F72">
      <w:rPr>
        <w:rFonts w:ascii="Arial" w:hAnsi="Arial" w:cs="Arial"/>
        <w:iCs/>
        <w:sz w:val="16"/>
        <w:szCs w:val="16"/>
      </w:rPr>
      <w:t xml:space="preserve">SG </w:t>
    </w:r>
    <w:r w:rsidRPr="00115F72">
      <w:rPr>
        <w:rFonts w:ascii="Arial" w:hAnsi="Arial" w:cs="Arial"/>
        <w:iCs/>
        <w:sz w:val="16"/>
        <w:szCs w:val="16"/>
      </w:rPr>
      <w:t xml:space="preserve">ist dabei bevollmächtigt, im Namen und auf Rechnung der Vivantes sowie ihrer Tochtergesellschaften zu handeln und </w:t>
    </w:r>
    <w:r w:rsidR="00C20763" w:rsidRPr="00115F72">
      <w:rPr>
        <w:rFonts w:ascii="Arial" w:hAnsi="Arial" w:cs="Arial"/>
        <w:iCs/>
        <w:sz w:val="16"/>
        <w:szCs w:val="16"/>
      </w:rPr>
      <w:t>für sie Verträge abzuschließen.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52BE6" w14:textId="77777777" w:rsidR="00B3595D" w:rsidRDefault="00B3595D">
      <w:r>
        <w:separator/>
      </w:r>
    </w:p>
  </w:footnote>
  <w:footnote w:type="continuationSeparator" w:id="0">
    <w:p w14:paraId="3404A4E2" w14:textId="77777777" w:rsidR="00B3595D" w:rsidRDefault="00B35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95CFF" w14:textId="77777777" w:rsidR="00693597" w:rsidRPr="006D0381" w:rsidRDefault="00693597">
    <w:pPr>
      <w:tabs>
        <w:tab w:val="left" w:pos="284"/>
        <w:tab w:val="right" w:pos="8789"/>
      </w:tabs>
      <w:ind w:right="88"/>
      <w:jc w:val="center"/>
      <w:rPr>
        <w:rFonts w:ascii="Arial Black" w:hAnsi="Arial Black"/>
        <w:sz w:val="40"/>
        <w:szCs w:val="40"/>
      </w:rPr>
    </w:pPr>
    <w:r w:rsidRPr="006D0381">
      <w:rPr>
        <w:rFonts w:ascii="Arial Black" w:hAnsi="Arial Black"/>
        <w:sz w:val="40"/>
        <w:szCs w:val="40"/>
      </w:rPr>
      <w:t xml:space="preserve">Angebot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2B6E"/>
    <w:multiLevelType w:val="hybridMultilevel"/>
    <w:tmpl w:val="C6C06948"/>
    <w:lvl w:ilvl="0" w:tplc="0407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C1E1691"/>
    <w:multiLevelType w:val="hybridMultilevel"/>
    <w:tmpl w:val="B1D831E8"/>
    <w:lvl w:ilvl="0" w:tplc="18E0B9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F82515E"/>
    <w:multiLevelType w:val="hybridMultilevel"/>
    <w:tmpl w:val="75269E52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41BC0E4F"/>
    <w:multiLevelType w:val="singleLevel"/>
    <w:tmpl w:val="18E0B9CC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495D290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2E41E4E"/>
    <w:multiLevelType w:val="hybridMultilevel"/>
    <w:tmpl w:val="3238FF1C"/>
    <w:lvl w:ilvl="0" w:tplc="A71C4DCE">
      <w:numFmt w:val="bullet"/>
      <w:lvlText w:val=""/>
      <w:lvlJc w:val="left"/>
      <w:pPr>
        <w:tabs>
          <w:tab w:val="num" w:pos="3060"/>
        </w:tabs>
        <w:ind w:left="3060" w:hanging="555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85"/>
        </w:tabs>
        <w:ind w:left="71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05"/>
        </w:tabs>
        <w:ind w:left="79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25"/>
        </w:tabs>
        <w:ind w:left="8625" w:hanging="360"/>
      </w:pPr>
      <w:rPr>
        <w:rFonts w:ascii="Wingdings" w:hAnsi="Wingdings" w:hint="default"/>
      </w:rPr>
    </w:lvl>
  </w:abstractNum>
  <w:abstractNum w:abstractNumId="6" w15:restartNumberingAfterBreak="0">
    <w:nsid w:val="7AF6071E"/>
    <w:multiLevelType w:val="hybridMultilevel"/>
    <w:tmpl w:val="613E11C4"/>
    <w:lvl w:ilvl="0" w:tplc="AFD059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B16"/>
    <w:rsid w:val="00000770"/>
    <w:rsid w:val="00022E41"/>
    <w:rsid w:val="00035B16"/>
    <w:rsid w:val="0005454D"/>
    <w:rsid w:val="00082AE8"/>
    <w:rsid w:val="000A27DC"/>
    <w:rsid w:val="000C0EE3"/>
    <w:rsid w:val="000C72CB"/>
    <w:rsid w:val="000D4CE4"/>
    <w:rsid w:val="00115F72"/>
    <w:rsid w:val="001574D1"/>
    <w:rsid w:val="00196125"/>
    <w:rsid w:val="001A086F"/>
    <w:rsid w:val="00215927"/>
    <w:rsid w:val="00247C5A"/>
    <w:rsid w:val="00293036"/>
    <w:rsid w:val="002A2CD0"/>
    <w:rsid w:val="002A6CAD"/>
    <w:rsid w:val="002D6A38"/>
    <w:rsid w:val="002F0651"/>
    <w:rsid w:val="002F6AF8"/>
    <w:rsid w:val="00306471"/>
    <w:rsid w:val="00347E9E"/>
    <w:rsid w:val="00352413"/>
    <w:rsid w:val="003774B9"/>
    <w:rsid w:val="0038761D"/>
    <w:rsid w:val="003C3D97"/>
    <w:rsid w:val="003E230A"/>
    <w:rsid w:val="003E27AE"/>
    <w:rsid w:val="00437E2A"/>
    <w:rsid w:val="00442277"/>
    <w:rsid w:val="0046093D"/>
    <w:rsid w:val="00477788"/>
    <w:rsid w:val="004C1D3A"/>
    <w:rsid w:val="004C28D0"/>
    <w:rsid w:val="004D7CF2"/>
    <w:rsid w:val="004F6BB1"/>
    <w:rsid w:val="005118B3"/>
    <w:rsid w:val="00512241"/>
    <w:rsid w:val="00551C5B"/>
    <w:rsid w:val="00566714"/>
    <w:rsid w:val="00566DC1"/>
    <w:rsid w:val="005A7F3A"/>
    <w:rsid w:val="005D0DA1"/>
    <w:rsid w:val="005D6A3B"/>
    <w:rsid w:val="00607010"/>
    <w:rsid w:val="00630A72"/>
    <w:rsid w:val="00653E13"/>
    <w:rsid w:val="00693597"/>
    <w:rsid w:val="006B06EA"/>
    <w:rsid w:val="006B5548"/>
    <w:rsid w:val="006C326E"/>
    <w:rsid w:val="006D0381"/>
    <w:rsid w:val="00703028"/>
    <w:rsid w:val="0072605E"/>
    <w:rsid w:val="0073792F"/>
    <w:rsid w:val="007464DB"/>
    <w:rsid w:val="00763C4A"/>
    <w:rsid w:val="00770A17"/>
    <w:rsid w:val="0077134F"/>
    <w:rsid w:val="00810C37"/>
    <w:rsid w:val="008230A1"/>
    <w:rsid w:val="008310A7"/>
    <w:rsid w:val="0083180F"/>
    <w:rsid w:val="00836117"/>
    <w:rsid w:val="00836796"/>
    <w:rsid w:val="00842F0E"/>
    <w:rsid w:val="008916E3"/>
    <w:rsid w:val="0089709E"/>
    <w:rsid w:val="008C74AC"/>
    <w:rsid w:val="00903DC1"/>
    <w:rsid w:val="00914438"/>
    <w:rsid w:val="0093733B"/>
    <w:rsid w:val="00945CE8"/>
    <w:rsid w:val="00954939"/>
    <w:rsid w:val="0096351D"/>
    <w:rsid w:val="0098148A"/>
    <w:rsid w:val="009D0DD8"/>
    <w:rsid w:val="009F188C"/>
    <w:rsid w:val="009F500E"/>
    <w:rsid w:val="00A26821"/>
    <w:rsid w:val="00A63394"/>
    <w:rsid w:val="00A677DB"/>
    <w:rsid w:val="00AA029F"/>
    <w:rsid w:val="00AA3494"/>
    <w:rsid w:val="00AF54F9"/>
    <w:rsid w:val="00B06240"/>
    <w:rsid w:val="00B25229"/>
    <w:rsid w:val="00B3595D"/>
    <w:rsid w:val="00B626CD"/>
    <w:rsid w:val="00BD6B9A"/>
    <w:rsid w:val="00BE41D0"/>
    <w:rsid w:val="00BE4FA1"/>
    <w:rsid w:val="00BE7F7F"/>
    <w:rsid w:val="00C20763"/>
    <w:rsid w:val="00C3702E"/>
    <w:rsid w:val="00C81DCF"/>
    <w:rsid w:val="00C85152"/>
    <w:rsid w:val="00CB31DF"/>
    <w:rsid w:val="00CC699C"/>
    <w:rsid w:val="00D17C66"/>
    <w:rsid w:val="00E42F08"/>
    <w:rsid w:val="00E75113"/>
    <w:rsid w:val="00E944E1"/>
    <w:rsid w:val="00EC6DB8"/>
    <w:rsid w:val="00ED3081"/>
    <w:rsid w:val="00EE7820"/>
    <w:rsid w:val="00F31CE2"/>
    <w:rsid w:val="00F619B0"/>
    <w:rsid w:val="00F76F95"/>
    <w:rsid w:val="00FA144C"/>
    <w:rsid w:val="00FA2318"/>
    <w:rsid w:val="00FD3F83"/>
    <w:rsid w:val="00FD5872"/>
    <w:rsid w:val="00F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001D12"/>
  <w15:chartTrackingRefBased/>
  <w15:docId w15:val="{342BA883-53C1-417D-8F5B-D15A68FA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pPr>
      <w:tabs>
        <w:tab w:val="left" w:pos="284"/>
        <w:tab w:val="decimal" w:pos="1276"/>
        <w:tab w:val="center" w:pos="3969"/>
        <w:tab w:val="center" w:pos="4962"/>
        <w:tab w:val="center" w:pos="6663"/>
        <w:tab w:val="center" w:pos="7088"/>
        <w:tab w:val="right" w:pos="8789"/>
      </w:tabs>
      <w:ind w:right="88"/>
    </w:pPr>
    <w:rPr>
      <w:rFonts w:ascii="Arial" w:hAnsi="Arial"/>
      <w:sz w:val="18"/>
    </w:rPr>
  </w:style>
  <w:style w:type="paragraph" w:styleId="Textkrper2">
    <w:name w:val="Body Text 2"/>
    <w:basedOn w:val="Standard"/>
    <w:pPr>
      <w:jc w:val="center"/>
    </w:pPr>
    <w:rPr>
      <w:rFonts w:ascii="Arial Black" w:hAnsi="Arial Black"/>
      <w:sz w:val="24"/>
    </w:rPr>
  </w:style>
  <w:style w:type="character" w:customStyle="1" w:styleId="TextkrperZchn">
    <w:name w:val="Textkörper Zchn"/>
    <w:link w:val="Textkrper"/>
    <w:rsid w:val="005118B3"/>
    <w:rPr>
      <w:rFonts w:ascii="Arial" w:hAnsi="Arial"/>
      <w:sz w:val="18"/>
    </w:rPr>
  </w:style>
  <w:style w:type="character" w:customStyle="1" w:styleId="FuzeileZchn">
    <w:name w:val="Fußzeile Zchn"/>
    <w:link w:val="Fuzeile"/>
    <w:rsid w:val="00511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VORLAGEN\IVC4_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IVC4_1</Template>
  <TotalTime>0</TotalTime>
  <Pages>1</Pages>
  <Words>272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Vergabehandbuch VOL	IV C 4</vt:lpstr>
    </vt:vector>
  </TitlesOfParts>
  <Company>AVK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Vergabehandbuch VOL	IV C 4</dc:title>
  <dc:subject/>
  <dc:creator/>
  <cp:keywords/>
  <cp:lastModifiedBy>Bekermann, Tobias</cp:lastModifiedBy>
  <cp:revision>32</cp:revision>
  <cp:lastPrinted>2007-08-30T12:19:00Z</cp:lastPrinted>
  <dcterms:created xsi:type="dcterms:W3CDTF">2021-03-22T09:54:00Z</dcterms:created>
  <dcterms:modified xsi:type="dcterms:W3CDTF">2026-06-18T11:27:00Z</dcterms:modified>
</cp:coreProperties>
</file>